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B30" w:rsidRDefault="004B7B30" w:rsidP="004B7B30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William KELYNGHAM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4B7B30" w:rsidRDefault="004B7B30" w:rsidP="004B7B30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>of Honing, Norfolk. Husbandman.</w:t>
      </w:r>
    </w:p>
    <w:p w:rsidR="004B7B30" w:rsidRDefault="004B7B30" w:rsidP="004B7B30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4B7B30" w:rsidRDefault="004B7B30" w:rsidP="004B7B30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4B7B30" w:rsidRDefault="004B7B30" w:rsidP="004B7B30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4B7B30" w:rsidRDefault="004B7B30" w:rsidP="004B7B30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B7B30" w:rsidRDefault="004B7B30" w:rsidP="004B7B30">
      <w:pPr>
        <w:rPr>
          <w:rFonts w:ascii="Times New Roman" w:hAnsi="Times New Roman" w:cs="Times New Roman"/>
        </w:rPr>
      </w:pPr>
    </w:p>
    <w:p w:rsidR="004B7B30" w:rsidRDefault="004B7B30" w:rsidP="004B7B30">
      <w:pPr>
        <w:rPr>
          <w:rFonts w:ascii="Times New Roman" w:hAnsi="Times New Roman" w:cs="Times New Roman"/>
        </w:rPr>
      </w:pPr>
    </w:p>
    <w:p w:rsidR="004B7B30" w:rsidRDefault="004B7B30" w:rsidP="004B7B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4B7B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B30" w:rsidRDefault="004B7B30" w:rsidP="00E71FC3">
      <w:r>
        <w:separator/>
      </w:r>
    </w:p>
  </w:endnote>
  <w:endnote w:type="continuationSeparator" w:id="0">
    <w:p w:rsidR="004B7B30" w:rsidRDefault="004B7B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B30" w:rsidRDefault="004B7B30" w:rsidP="00E71FC3">
      <w:r>
        <w:separator/>
      </w:r>
    </w:p>
  </w:footnote>
  <w:footnote w:type="continuationSeparator" w:id="0">
    <w:p w:rsidR="004B7B30" w:rsidRDefault="004B7B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30"/>
    <w:rsid w:val="001A7C09"/>
    <w:rsid w:val="004B7B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CD299E-34D6-4691-8A36-0FE5742F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7B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B7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2017-03-29T16:23:00Z</dcterms:created>
  <dcterms:modified xsi:type="dcterms:W3CDTF">2017-03-29T16:23:00Z</dcterms:modified>
</cp:coreProperties>
</file>